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ED" w:rsidRDefault="00D909ED" w:rsidP="009A5B55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АБУБАКИРОВА РАВИЛЯ ГАЗИМОВНА</w:t>
      </w:r>
    </w:p>
    <w:p w:rsidR="00D909ED" w:rsidRPr="00835612" w:rsidRDefault="00D909ED" w:rsidP="009A5B55">
      <w:pPr>
        <w:spacing w:line="240" w:lineRule="auto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:rsidR="00D909ED" w:rsidRPr="00835612" w:rsidRDefault="00D909ED" w:rsidP="009A5B55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5612">
        <w:rPr>
          <w:rFonts w:ascii="Times New Roman" w:hAnsi="Times New Roman"/>
          <w:b/>
          <w:sz w:val="28"/>
          <w:szCs w:val="28"/>
          <w:shd w:val="clear" w:color="auto" w:fill="FFFFFF"/>
        </w:rPr>
        <w:t>«Жить и радоваться тому, что у тебя есть!»</w:t>
      </w:r>
    </w:p>
    <w:p w:rsidR="00D909ED" w:rsidRPr="00835612" w:rsidRDefault="00D909ED" w:rsidP="009A5B55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909ED" w:rsidRDefault="00D909ED" w:rsidP="009A5B5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</w:t>
      </w:r>
      <w:r w:rsidRPr="00835612">
        <w:rPr>
          <w:rFonts w:ascii="Times New Roman" w:hAnsi="Times New Roman"/>
          <w:sz w:val="28"/>
          <w:szCs w:val="28"/>
        </w:rPr>
        <w:t xml:space="preserve"> время войны Равиля Газимовна работала в колхозе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5612">
        <w:rPr>
          <w:rFonts w:ascii="Times New Roman" w:hAnsi="Times New Roman"/>
          <w:sz w:val="28"/>
          <w:szCs w:val="28"/>
        </w:rPr>
        <w:t>трактористкой.</w:t>
      </w:r>
    </w:p>
    <w:p w:rsidR="00D909ED" w:rsidRPr="00835612" w:rsidRDefault="00D909ED" w:rsidP="009A5B55">
      <w:pPr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909ED" w:rsidRPr="00835612" w:rsidRDefault="00D909ED" w:rsidP="0083561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717E0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6.5pt;height:308.25pt;visibility:visible">
            <v:imagedata r:id="rId4" o:title=""/>
          </v:shape>
        </w:pict>
      </w:r>
      <w:bookmarkStart w:id="0" w:name="_GoBack"/>
      <w:bookmarkEnd w:id="0"/>
    </w:p>
    <w:p w:rsidR="00D909ED" w:rsidRPr="00835612" w:rsidRDefault="00D909ED" w:rsidP="00835612">
      <w:pPr>
        <w:jc w:val="center"/>
        <w:rPr>
          <w:rFonts w:ascii="Times New Roman" w:hAnsi="Times New Roman"/>
          <w:b/>
          <w:sz w:val="28"/>
          <w:szCs w:val="28"/>
        </w:rPr>
      </w:pPr>
    </w:p>
    <w:p w:rsidR="00D909ED" w:rsidRPr="00835612" w:rsidRDefault="00D909ED" w:rsidP="00835612">
      <w:pPr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D909ED" w:rsidRPr="00835612" w:rsidRDefault="00D909ED" w:rsidP="003F5400">
      <w:pPr>
        <w:rPr>
          <w:rFonts w:ascii="Times New Roman" w:hAnsi="Times New Roman"/>
          <w:sz w:val="28"/>
          <w:szCs w:val="28"/>
        </w:rPr>
      </w:pPr>
    </w:p>
    <w:sectPr w:rsidR="00D909ED" w:rsidRPr="00835612" w:rsidSect="00A3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976"/>
    <w:rsid w:val="00193458"/>
    <w:rsid w:val="002A5D92"/>
    <w:rsid w:val="003717E0"/>
    <w:rsid w:val="003F5400"/>
    <w:rsid w:val="004848A7"/>
    <w:rsid w:val="00577B98"/>
    <w:rsid w:val="005C699B"/>
    <w:rsid w:val="00657945"/>
    <w:rsid w:val="00835612"/>
    <w:rsid w:val="009A5B55"/>
    <w:rsid w:val="009A7906"/>
    <w:rsid w:val="00A37153"/>
    <w:rsid w:val="00CE1976"/>
    <w:rsid w:val="00D909ED"/>
    <w:rsid w:val="00E01680"/>
    <w:rsid w:val="00F9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6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21</Words>
  <Characters>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5</cp:revision>
  <dcterms:created xsi:type="dcterms:W3CDTF">2015-02-17T10:34:00Z</dcterms:created>
  <dcterms:modified xsi:type="dcterms:W3CDTF">2015-04-10T13:43:00Z</dcterms:modified>
</cp:coreProperties>
</file>